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A16" w:rsidRPr="00823E08" w:rsidRDefault="001C540D" w:rsidP="00854A16">
      <w:pPr>
        <w:pStyle w:val="CRCoverPage"/>
        <w:tabs>
          <w:tab w:val="right" w:pos="9639"/>
        </w:tabs>
        <w:spacing w:after="0"/>
        <w:rPr>
          <w:b/>
          <w:i/>
          <w:sz w:val="28"/>
        </w:rPr>
      </w:pPr>
      <w:r w:rsidRPr="00CC023E">
        <w:rPr>
          <w:b/>
          <w:sz w:val="24"/>
        </w:rPr>
        <w:t>3GPP TSG-</w:t>
      </w:r>
      <w:r w:rsidR="000A39D3">
        <w:rPr>
          <w:b/>
          <w:sz w:val="24"/>
        </w:rPr>
        <w:fldChar w:fldCharType="begin"/>
      </w:r>
      <w:r w:rsidR="000A39D3">
        <w:rPr>
          <w:b/>
          <w:sz w:val="24"/>
        </w:rPr>
        <w:instrText xml:space="preserve"> DOCPROPERTY  TSG/WGRef  \* MERGEFORMAT </w:instrText>
      </w:r>
      <w:r w:rsidR="000A39D3">
        <w:rPr>
          <w:b/>
          <w:sz w:val="24"/>
        </w:rPr>
        <w:fldChar w:fldCharType="separate"/>
      </w:r>
      <w:r w:rsidRPr="00CC023E">
        <w:rPr>
          <w:b/>
          <w:sz w:val="24"/>
        </w:rPr>
        <w:t>RAN5</w:t>
      </w:r>
      <w:r w:rsidR="000A39D3">
        <w:rPr>
          <w:b/>
          <w:sz w:val="24"/>
        </w:rPr>
        <w:fldChar w:fldCharType="end"/>
      </w:r>
      <w:r w:rsidRPr="00CC023E">
        <w:rPr>
          <w:b/>
          <w:sz w:val="24"/>
        </w:rPr>
        <w:t xml:space="preserve"> Meeting #</w:t>
      </w:r>
      <w:r w:rsidR="00B6319C">
        <w:rPr>
          <w:b/>
          <w:sz w:val="24"/>
        </w:rPr>
        <w:t>9</w:t>
      </w:r>
      <w:r w:rsidR="00917065">
        <w:rPr>
          <w:b/>
          <w:sz w:val="24"/>
        </w:rPr>
        <w:t>4</w:t>
      </w:r>
      <w:r w:rsidR="00E35495">
        <w:rPr>
          <w:b/>
          <w:sz w:val="24"/>
        </w:rPr>
        <w:t>-e</w:t>
      </w:r>
      <w:r w:rsidR="00854A16" w:rsidRPr="00823E08">
        <w:fldChar w:fldCharType="begin"/>
      </w:r>
      <w:r w:rsidR="00854A16" w:rsidRPr="00823E08">
        <w:instrText xml:space="preserve"> DOCPROPERTY  MtgTitle  \* MERGEFORMAT </w:instrText>
      </w:r>
      <w:r w:rsidR="00854A16" w:rsidRPr="00823E08">
        <w:fldChar w:fldCharType="end"/>
      </w:r>
      <w:r w:rsidR="00854A16" w:rsidRPr="00823E08">
        <w:rPr>
          <w:b/>
          <w:i/>
          <w:sz w:val="28"/>
        </w:rPr>
        <w:tab/>
      </w:r>
      <w:r w:rsidR="00472FB0" w:rsidRPr="00472FB0">
        <w:rPr>
          <w:b/>
          <w:sz w:val="28"/>
        </w:rPr>
        <w:t>R5-2</w:t>
      </w:r>
      <w:r w:rsidR="00917065">
        <w:rPr>
          <w:b/>
          <w:sz w:val="28"/>
        </w:rPr>
        <w:t>20627</w:t>
      </w:r>
    </w:p>
    <w:p w:rsidR="00854A16" w:rsidRPr="00823E08" w:rsidRDefault="00917065" w:rsidP="000D19B7">
      <w:pPr>
        <w:pStyle w:val="CRCoverPage"/>
        <w:tabs>
          <w:tab w:val="right" w:pos="9639"/>
        </w:tabs>
        <w:spacing w:after="0"/>
        <w:rPr>
          <w:b/>
          <w:sz w:val="24"/>
        </w:rPr>
      </w:pPr>
      <w:r w:rsidRPr="00BF4B2A">
        <w:rPr>
          <w:b/>
          <w:noProof/>
          <w:sz w:val="24"/>
        </w:rPr>
        <w:t>Electronic Meeting, 21st Feb– 04th March 2022</w:t>
      </w:r>
    </w:p>
    <w:p w:rsidR="0048709E"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6614F1">
        <w:rPr>
          <w:rFonts w:ascii="Arial" w:hAnsi="Arial"/>
          <w:sz w:val="24"/>
        </w:rPr>
        <w:t>7</w:t>
      </w:r>
      <w:r w:rsidR="00F60F0A">
        <w:rPr>
          <w:rFonts w:ascii="Arial" w:hAnsi="Arial"/>
          <w:sz w:val="24"/>
        </w:rPr>
        <w:t>.5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6614F1">
        <w:rPr>
          <w:rFonts w:ascii="Arial" w:hAnsi="Arial"/>
          <w:sz w:val="24"/>
        </w:rPr>
        <w:t xml:space="preserve">after </w:t>
      </w:r>
      <w:r w:rsidR="006540FC" w:rsidRPr="006540FC">
        <w:rPr>
          <w:rFonts w:ascii="Arial" w:hAnsi="Arial"/>
          <w:sz w:val="24"/>
        </w:rPr>
        <w:t>R</w:t>
      </w:r>
      <w:r w:rsidR="00DF58C8">
        <w:rPr>
          <w:rFonts w:ascii="Arial" w:hAnsi="Arial"/>
          <w:sz w:val="24"/>
        </w:rPr>
        <w:t>AN5-9</w:t>
      </w:r>
      <w:r w:rsidR="000877ED">
        <w:rPr>
          <w:rFonts w:ascii="Arial" w:hAnsi="Arial"/>
          <w:sz w:val="24"/>
        </w:rPr>
        <w:t>4</w:t>
      </w:r>
      <w:r w:rsidR="006540FC" w:rsidRPr="006540FC">
        <w:rPr>
          <w:rFonts w:ascii="Arial" w:hAnsi="Arial"/>
          <w:sz w:val="24"/>
        </w:rPr>
        <w:t>e</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0877ED" w:rsidRPr="000877ED">
        <w:rPr>
          <w:rStyle w:val="PLChar"/>
          <w:sz w:val="20"/>
        </w:rPr>
        <w:t>R5-22</w:t>
      </w:r>
      <w:r w:rsidR="00FF2501">
        <w:rPr>
          <w:rStyle w:val="PLChar"/>
          <w:sz w:val="20"/>
        </w:rPr>
        <w:t>3074</w:t>
      </w:r>
      <w:r w:rsidR="000877ED" w:rsidRPr="000877ED">
        <w:rPr>
          <w:rStyle w:val="PLChar"/>
          <w:sz w:val="20"/>
        </w:rPr>
        <w:t xml:space="preserve"> TS 36.523-1 Tracker status </w:t>
      </w:r>
      <w:r w:rsidR="001D6610">
        <w:rPr>
          <w:rStyle w:val="PLChar"/>
          <w:sz w:val="20"/>
        </w:rPr>
        <w:t>before</w:t>
      </w:r>
      <w:r w:rsidR="000877ED" w:rsidRPr="000877ED">
        <w:rPr>
          <w:rStyle w:val="PLChar"/>
          <w:sz w:val="20"/>
        </w:rPr>
        <w:t xml:space="preserve"> RAN5-9</w:t>
      </w:r>
      <w:r w:rsidR="001D6610">
        <w:rPr>
          <w:rStyle w:val="PLChar"/>
          <w:sz w:val="20"/>
        </w:rPr>
        <w:t>5</w:t>
      </w:r>
      <w:r w:rsidR="000877ED" w:rsidRPr="000877ED">
        <w:rPr>
          <w:rStyle w:val="PLChar"/>
          <w:sz w:val="20"/>
        </w:rPr>
        <w:t>e.xlsx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1D6610">
        <w:t>before</w:t>
      </w:r>
      <w:r w:rsidR="006614F1">
        <w:t xml:space="preserve"> RAN5#9</w:t>
      </w:r>
      <w:r w:rsidR="001D6610">
        <w:t>5</w:t>
      </w:r>
      <w:r w:rsidR="006540FC" w:rsidRPr="00C24209">
        <w:t>-e</w:t>
      </w:r>
      <w:r w:rsidR="006540FC">
        <w:t xml:space="preserve"> plus any needs for new test cases allocation determined post-RAN5#9</w:t>
      </w:r>
      <w:r w:rsidR="001D6610">
        <w:t>4</w:t>
      </w:r>
      <w:r w:rsidR="006540FC">
        <w:t xml:space="preserve">-e, and, is the update of </w:t>
      </w:r>
      <w:r w:rsidR="001D6610" w:rsidRPr="001D6610">
        <w:rPr>
          <w:rStyle w:val="af5"/>
        </w:rPr>
        <w:t>R5-220627</w:t>
      </w:r>
      <w:r w:rsidR="006540FC">
        <w:t xml:space="preserve"> [</w:t>
      </w:r>
      <w:r w:rsidR="000877ED">
        <w:t>9</w:t>
      </w:r>
      <w:r w:rsidR="006540FC">
        <w:t xml:space="preserve">] which contained the tracker status </w:t>
      </w:r>
      <w:r w:rsidR="00FF2501">
        <w:t>after</w:t>
      </w:r>
      <w:r w:rsidR="008E01BD">
        <w:t xml:space="preserve"> </w:t>
      </w:r>
      <w:r w:rsidR="006540FC">
        <w:t>the RAN5#9</w:t>
      </w:r>
      <w:r w:rsidR="00FF2501">
        <w:t>4</w:t>
      </w:r>
      <w:r w:rsidR="006540FC" w:rsidRPr="00C24209">
        <w:t>-e</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Whereve</w:t>
      </w:r>
      <w:bookmarkStart w:id="5" w:name="_GoBack"/>
      <w:r w:rsidR="00C17CE9">
        <w:rPr>
          <w:lang w:val="en-GB"/>
        </w:rPr>
        <w:t xml:space="preser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bookmarkEnd w:id="5"/>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0877ED" w:rsidRDefault="000877ED" w:rsidP="000877ED">
      <w:pPr>
        <w:pStyle w:val="EX"/>
      </w:pPr>
      <w:r>
        <w:t>[9]</w:t>
      </w:r>
      <w:r>
        <w:tab/>
      </w:r>
      <w:hyperlink r:id="rId15" w:history="1">
        <w:r w:rsidRPr="006E2DAD">
          <w:rPr>
            <w:rStyle w:val="af5"/>
          </w:rPr>
          <w:t>R5-2</w:t>
        </w:r>
        <w:r w:rsidR="008E01BD">
          <w:rPr>
            <w:rStyle w:val="af5"/>
          </w:rPr>
          <w:t>20625</w:t>
        </w:r>
      </w:hyperlink>
      <w:r>
        <w:tab/>
      </w:r>
      <w:r w:rsidRPr="007F0F68">
        <w:t xml:space="preserve">TS 36.523-1 Tracker status </w:t>
      </w:r>
      <w:r w:rsidR="008E01BD">
        <w:t>before RAN5#94</w:t>
      </w:r>
      <w:r w:rsidRPr="007F0F68">
        <w:t>-e</w:t>
      </w:r>
    </w:p>
    <w:p w:rsidR="001724B5" w:rsidRPr="00FF2501" w:rsidRDefault="00FF2501" w:rsidP="00FF2501">
      <w:pPr>
        <w:pStyle w:val="EX"/>
      </w:pPr>
      <w:r>
        <w:t>[10</w:t>
      </w:r>
      <w:r>
        <w:t>]</w:t>
      </w:r>
      <w:r>
        <w:tab/>
      </w:r>
      <w:hyperlink r:id="rId16" w:history="1">
        <w:r w:rsidRPr="006E2DAD">
          <w:rPr>
            <w:rStyle w:val="af5"/>
          </w:rPr>
          <w:t>R5-2</w:t>
        </w:r>
        <w:r>
          <w:rPr>
            <w:rStyle w:val="af5"/>
          </w:rPr>
          <w:t>2062</w:t>
        </w:r>
        <w:r>
          <w:rPr>
            <w:rStyle w:val="af5"/>
          </w:rPr>
          <w:t>7</w:t>
        </w:r>
      </w:hyperlink>
      <w:r>
        <w:tab/>
      </w:r>
      <w:r w:rsidRPr="007F0F68">
        <w:t xml:space="preserve">TS 36.523-1 Tracker status </w:t>
      </w:r>
      <w:r>
        <w:t>after</w:t>
      </w:r>
      <w:r>
        <w:t xml:space="preserve"> RAN5#94</w:t>
      </w:r>
      <w:r w:rsidRPr="007F0F68">
        <w:t>-e</w:t>
      </w:r>
    </w:p>
    <w:sectPr w:rsidR="001724B5" w:rsidRPr="00FF2501">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024" w:rsidRDefault="00AD0024">
      <w:r>
        <w:separator/>
      </w:r>
    </w:p>
  </w:endnote>
  <w:endnote w:type="continuationSeparator" w:id="0">
    <w:p w:rsidR="00AD0024" w:rsidRDefault="00AD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FF2501">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024" w:rsidRDefault="00AD0024">
      <w:r>
        <w:separator/>
      </w:r>
    </w:p>
  </w:footnote>
  <w:footnote w:type="continuationSeparator" w:id="0">
    <w:p w:rsidR="00AD0024" w:rsidRDefault="00AD0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6610"/>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5065"/>
    <w:rsid w:val="005A64CC"/>
    <w:rsid w:val="005A6E4A"/>
    <w:rsid w:val="005A78FF"/>
    <w:rsid w:val="005B02F4"/>
    <w:rsid w:val="005B08BC"/>
    <w:rsid w:val="005B326C"/>
    <w:rsid w:val="005B6ECA"/>
    <w:rsid w:val="005B747A"/>
    <w:rsid w:val="005C027D"/>
    <w:rsid w:val="005C142D"/>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A1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5518"/>
    <w:rsid w:val="008959FF"/>
    <w:rsid w:val="00895B7B"/>
    <w:rsid w:val="00897516"/>
    <w:rsid w:val="008979D7"/>
    <w:rsid w:val="008A08D3"/>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0024"/>
    <w:rsid w:val="00AD2268"/>
    <w:rsid w:val="00AD3418"/>
    <w:rsid w:val="00AD4463"/>
    <w:rsid w:val="00AD44D4"/>
    <w:rsid w:val="00AD520F"/>
    <w:rsid w:val="00AD5C06"/>
    <w:rsid w:val="00AE1A87"/>
    <w:rsid w:val="00AE1CD4"/>
    <w:rsid w:val="00AE38BE"/>
    <w:rsid w:val="00AE397A"/>
    <w:rsid w:val="00AE40E6"/>
    <w:rsid w:val="00AE4F6F"/>
    <w:rsid w:val="00AE507B"/>
    <w:rsid w:val="00AE557D"/>
    <w:rsid w:val="00AE5CC0"/>
    <w:rsid w:val="00AE6E02"/>
    <w:rsid w:val="00AE6F5B"/>
    <w:rsid w:val="00AE7FAA"/>
    <w:rsid w:val="00AF138E"/>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5F88"/>
    <w:rsid w:val="00C810D1"/>
    <w:rsid w:val="00C81446"/>
    <w:rsid w:val="00C8157F"/>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2B5F"/>
    <w:rsid w:val="00FD3AC8"/>
    <w:rsid w:val="00FE08C9"/>
    <w:rsid w:val="00FE30AA"/>
    <w:rsid w:val="00FE48DB"/>
    <w:rsid w:val="00FE5B7B"/>
    <w:rsid w:val="00FE5FE8"/>
    <w:rsid w:val="00FE6B51"/>
    <w:rsid w:val="00FF1EBF"/>
    <w:rsid w:val="00FF2501"/>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A6178EB-CDB1-4B55-B09B-DD9DDF97E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Pages>
  <Words>619</Words>
  <Characters>3533</Characters>
  <Application>Microsoft Office Word</Application>
  <DocSecurity>0</DocSecurity>
  <Lines>29</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4144</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9</cp:revision>
  <cp:lastPrinted>2009-01-20T05:46:00Z</cp:lastPrinted>
  <dcterms:created xsi:type="dcterms:W3CDTF">2022-02-14T02:34:00Z</dcterms:created>
  <dcterms:modified xsi:type="dcterms:W3CDTF">2022-04-25T12:21:00Z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(3)2G5uXnbf1lcsFWd/yGB3o0A6cKBVSvurs59q/25R2VsZy+32MXKSWKW05TrwCI5F/Y3rq1H4
WpT50S2PKBv5Naf8FMEtIsq/wzLWw3X1veQNw6EfgIm1HbrM+TmpbHFLJEDYjhgSvY5oGw25
eG5dTMUYKZ2TxheLLJM8DvREBjEBiCCz6r0AjljMKwT8fEH9Gtqn+sJCDjxifJC9aNA3G/oe
R8c7M/bhoBo6tEu93C</vt:lpwstr>
  </property>
  <property fmtid="{D5CDD505-2E9C-101B-9397-08002B2CF9AE}" pid="4" name="_2015_ms_pID_7253431">
    <vt:lpwstr>rqyRUtYPd2w11zkG/ljf3y+Uj5iUCXMEgBijbjMJ1Aj7peI/O0SYu3
XP5rywEATwvndLFmiGjOJAa5ibu3p1i01qnJ3NJAIFp2XOtS4QBDuCIhsb7rlchSKhiXCjmE
HNwN8gTQKLHumnvpfscbRZzOHNNHoqWppBaVAqT8ymQyd81nM6TbkCzEGxgY51lBl34WT2tK
hoZN9qwCBu0R3JMHvmPePZRSWK0TUDKumQc/</vt:lpwstr>
  </property>
  <property fmtid="{D5CDD505-2E9C-101B-9397-08002B2CF9AE}" pid="5" name="_2015_ms_pID_7253432">
    <vt:lpwstr>ym3xc7tMuuRxbTJdmpL3ddQ=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1650875241</vt:lpwstr>
  </property>
</Properties>
</file>